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348DA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348DA">
              <w:rPr>
                <w:b/>
                <w:sz w:val="26"/>
                <w:szCs w:val="26"/>
                <w:lang w:val="en-US"/>
              </w:rPr>
              <w:t>203C_055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348DA" w:rsidRDefault="00FD562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A348DA">
              <w:rPr>
                <w:b/>
                <w:sz w:val="26"/>
                <w:szCs w:val="26"/>
                <w:lang w:val="en-US"/>
              </w:rPr>
              <w:t>2079931</w:t>
            </w:r>
            <w:r w:rsidR="00C44B8B" w:rsidRPr="00A348DA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61724">
        <w:rPr>
          <w:b/>
          <w:sz w:val="26"/>
          <w:szCs w:val="26"/>
        </w:rPr>
        <w:t>(</w:t>
      </w:r>
      <w:r w:rsidR="00FD5629" w:rsidRPr="00876FE8">
        <w:rPr>
          <w:b/>
          <w:sz w:val="26"/>
          <w:szCs w:val="26"/>
        </w:rPr>
        <w:t>Траверса ТМ1 3.407.1-143.8.1</w:t>
      </w:r>
      <w:r w:rsidR="00161724">
        <w:rPr>
          <w:b/>
          <w:sz w:val="26"/>
          <w:szCs w:val="26"/>
        </w:rPr>
        <w:t>)</w:t>
      </w:r>
      <w:r w:rsidR="00417F73">
        <w:rPr>
          <w:b/>
          <w:sz w:val="26"/>
          <w:szCs w:val="26"/>
        </w:rPr>
        <w:t>.</w:t>
      </w:r>
      <w:r w:rsidR="009C0389" w:rsidRPr="00876FE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417F73">
        <w:rPr>
          <w:b/>
          <w:sz w:val="26"/>
          <w:szCs w:val="26"/>
          <w:u w:val="single"/>
        </w:rPr>
        <w:t>203</w:t>
      </w:r>
      <w:r w:rsidR="00F115B9" w:rsidRPr="00417F7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876FE8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r w:rsidR="0084524D">
        <w:rPr>
          <w:sz w:val="24"/>
          <w:szCs w:val="24"/>
        </w:rPr>
        <w:t xml:space="preserve">должны </w:t>
      </w:r>
      <w:r w:rsidR="004F4E9E" w:rsidRPr="00CB6078">
        <w:rPr>
          <w:sz w:val="24"/>
          <w:szCs w:val="24"/>
        </w:rPr>
        <w:t xml:space="preserve">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1" w:name="Поле4"/>
      <w:r w:rsidR="00417F73">
        <w:rPr>
          <w:sz w:val="24"/>
          <w:szCs w:val="24"/>
        </w:rPr>
        <w:t xml:space="preserve"> </w:t>
      </w:r>
      <w:r w:rsidR="00876FE8" w:rsidRPr="00876FE8">
        <w:rPr>
          <w:sz w:val="24"/>
          <w:szCs w:val="24"/>
        </w:rPr>
        <w:t>Ти</w:t>
      </w:r>
      <w:r w:rsidR="00FD5629" w:rsidRPr="00876FE8">
        <w:rPr>
          <w:sz w:val="24"/>
          <w:szCs w:val="24"/>
        </w:rPr>
        <w:t>пового проекта 3.407.1-143.8.1</w:t>
      </w:r>
      <w:bookmarkEnd w:id="1"/>
      <w:r w:rsidR="00876FE8">
        <w:rPr>
          <w:sz w:val="24"/>
          <w:szCs w:val="24"/>
        </w:rPr>
        <w:t>.</w:t>
      </w:r>
    </w:p>
    <w:p w:rsidR="00A305DC" w:rsidRPr="00876FE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17F73" w:rsidRDefault="00417F73" w:rsidP="00CF6A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17F73" w:rsidRDefault="00417F73" w:rsidP="00417F7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17F73" w:rsidRDefault="00417F73" w:rsidP="00417F7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17F73" w:rsidRDefault="00417F73" w:rsidP="00417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17F73" w:rsidRDefault="00417F73" w:rsidP="00417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17F73" w:rsidRDefault="00417F73" w:rsidP="00417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17F73" w:rsidRDefault="00417F73" w:rsidP="00417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17F73" w:rsidRDefault="00417F73" w:rsidP="00417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17F73" w:rsidRDefault="00417F73" w:rsidP="00417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417F73" w:rsidRDefault="00417F73" w:rsidP="00417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417F73" w:rsidRDefault="00417F73" w:rsidP="00417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17F73" w:rsidRDefault="00417F73" w:rsidP="00417F7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17F73" w:rsidRDefault="00417F73" w:rsidP="00417F7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17F73" w:rsidRDefault="00417F73" w:rsidP="00417F7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17F73" w:rsidRPr="00417F73" w:rsidRDefault="00417F73" w:rsidP="00417F73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color w:val="FF0000"/>
          <w:sz w:val="24"/>
          <w:szCs w:val="24"/>
        </w:rPr>
      </w:pPr>
      <w:r w:rsidRPr="00417F73">
        <w:rPr>
          <w:sz w:val="24"/>
          <w:szCs w:val="24"/>
        </w:rPr>
        <w:t>Типового проекта 3.407.1-143.8.1</w:t>
      </w:r>
      <w:r w:rsidRPr="00417F73">
        <w:rPr>
          <w:sz w:val="26"/>
          <w:szCs w:val="26"/>
        </w:rPr>
        <w:t>;</w:t>
      </w:r>
    </w:p>
    <w:p w:rsidR="00417F73" w:rsidRDefault="00417F73" w:rsidP="00417F7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17F73" w:rsidRDefault="00417F73" w:rsidP="00417F7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17F73" w:rsidRDefault="00417F73" w:rsidP="00417F7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17F73" w:rsidRDefault="00417F73" w:rsidP="00417F7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17F73" w:rsidRDefault="00417F73" w:rsidP="00417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17F73" w:rsidRDefault="00417F73" w:rsidP="00417F7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17F73" w:rsidRDefault="00417F73" w:rsidP="00417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17F73" w:rsidRDefault="00417F73" w:rsidP="00417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17F73" w:rsidRDefault="00417F73" w:rsidP="00417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17F73" w:rsidRDefault="00417F73" w:rsidP="00CF6A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17F73" w:rsidRDefault="00417F73" w:rsidP="00417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17F73" w:rsidRDefault="00417F73" w:rsidP="00417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7F73" w:rsidRDefault="00417F73" w:rsidP="00CF6A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17F73" w:rsidRDefault="00417F73" w:rsidP="00417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17F73" w:rsidRDefault="00417F73" w:rsidP="00417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7F73" w:rsidRDefault="00417F73" w:rsidP="00CF6A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17F73" w:rsidRDefault="00417F73" w:rsidP="00417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17F73" w:rsidRDefault="00417F73" w:rsidP="00417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17F73" w:rsidRDefault="00417F73" w:rsidP="00417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17F73" w:rsidRDefault="00417F73" w:rsidP="00417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17F73" w:rsidRDefault="00417F73" w:rsidP="00417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17F73" w:rsidRDefault="00417F73" w:rsidP="00417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17F73" w:rsidRDefault="00417F73" w:rsidP="00417F7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17F73" w:rsidRDefault="00417F73" w:rsidP="00417F7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7F73" w:rsidRDefault="00417F73" w:rsidP="00CF6AE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17F73" w:rsidRDefault="00417F73" w:rsidP="00417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17F73" w:rsidRDefault="00417F73" w:rsidP="00417F7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7FD" w:rsidRDefault="006C37FD">
      <w:r>
        <w:separator/>
      </w:r>
    </w:p>
  </w:endnote>
  <w:endnote w:type="continuationSeparator" w:id="0">
    <w:p w:rsidR="006C37FD" w:rsidRDefault="006C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7FD" w:rsidRDefault="006C37FD">
      <w:r>
        <w:separator/>
      </w:r>
    </w:p>
  </w:footnote>
  <w:footnote w:type="continuationSeparator" w:id="0">
    <w:p w:rsidR="006C37FD" w:rsidRDefault="006C3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C82EAC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2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72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2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34B8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17F73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33D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89E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287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A4B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37FD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8E4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2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FE8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DA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4B7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CF6AEC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A78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629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F361A3-D02D-4B76-BE78-9692495D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FEB86-28B2-41CC-AA54-17992EA0DDE5}"/>
</file>

<file path=customXml/itemProps2.xml><?xml version="1.0" encoding="utf-8"?>
<ds:datastoreItem xmlns:ds="http://schemas.openxmlformats.org/officeDocument/2006/customXml" ds:itemID="{C669546C-D9EF-45E2-965A-179BB73EE5D1}"/>
</file>

<file path=customXml/itemProps3.xml><?xml version="1.0" encoding="utf-8"?>
<ds:datastoreItem xmlns:ds="http://schemas.openxmlformats.org/officeDocument/2006/customXml" ds:itemID="{45CEF2CC-A9D5-4FD3-833A-559DADE01926}"/>
</file>

<file path=customXml/itemProps4.xml><?xml version="1.0" encoding="utf-8"?>
<ds:datastoreItem xmlns:ds="http://schemas.openxmlformats.org/officeDocument/2006/customXml" ds:itemID="{46035B73-A406-4685-8392-E69567C09D5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28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7</cp:revision>
  <cp:lastPrinted>2015-05-08T08:32:00Z</cp:lastPrinted>
  <dcterms:created xsi:type="dcterms:W3CDTF">2015-04-27T08:46:00Z</dcterms:created>
  <dcterms:modified xsi:type="dcterms:W3CDTF">2015-09-28T15:06:00Z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